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horzAnchor="page" w:tblpX="1878" w:tblpY="1282"/>
        <w:tblOverlap w:val="never"/>
        <w:tblW w:w="0" w:type="auto"/>
        <w:tblLayout w:type="fixed"/>
        <w:tblLook w:val="00A0"/>
      </w:tblPr>
      <w:tblGrid>
        <w:gridCol w:w="4096"/>
      </w:tblGrid>
      <w:tr w:rsidR="00DF18D2" w:rsidRPr="001947FC" w:rsidTr="00623F1C">
        <w:trPr>
          <w:cantSplit/>
          <w:trHeight w:hRule="exact" w:val="3643"/>
        </w:trPr>
        <w:tc>
          <w:tcPr>
            <w:tcW w:w="4096" w:type="dxa"/>
            <w:noWrap/>
            <w:tcFitText/>
          </w:tcPr>
          <w:p w:rsidR="00DF18D2" w:rsidRPr="008505EE" w:rsidRDefault="00DF18D2" w:rsidP="00162B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05EE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Герб города для бланка" style="width:27pt;height:40.5pt;visibility:visible">
                  <v:imagedata r:id="rId7" o:title=""/>
                </v:shape>
              </w:pict>
            </w:r>
            <w:r w:rsidRPr="008505E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Ханты-Мансийский автономный округ-Югра</w:t>
            </w:r>
          </w:p>
          <w:p w:rsidR="00DF18D2" w:rsidRPr="008505EE" w:rsidRDefault="00DF18D2" w:rsidP="00162B63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8505E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муниципальное образование</w:t>
            </w:r>
          </w:p>
          <w:p w:rsidR="00DF18D2" w:rsidRPr="008505EE" w:rsidRDefault="00DF18D2" w:rsidP="00162B63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05E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городской округ город Пыть-Ях</w:t>
            </w:r>
          </w:p>
          <w:p w:rsidR="00DF18D2" w:rsidRPr="008505EE" w:rsidRDefault="00DF18D2" w:rsidP="00AD0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05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АДМИНИСТРАЦИЯ ГОРОДА</w:t>
            </w:r>
          </w:p>
          <w:p w:rsidR="00DF18D2" w:rsidRPr="008505EE" w:rsidRDefault="00DF18D2" w:rsidP="00AD0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05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УПРАВЛЕНИЕ ПО ЭКОНОМИКЕ </w:t>
            </w:r>
          </w:p>
          <w:p w:rsidR="00DF18D2" w:rsidRPr="008505EE" w:rsidRDefault="00DF18D2" w:rsidP="00AD0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05EE">
              <w:rPr>
                <w:rFonts w:ascii="Times New Roman" w:hAnsi="Times New Roman" w:cs="Times New Roman"/>
                <w:sz w:val="18"/>
                <w:szCs w:val="18"/>
              </w:rPr>
              <w:t xml:space="preserve">мкр.1, дом 18а, г.Пыть-Ях, 628380, </w:t>
            </w:r>
          </w:p>
          <w:p w:rsidR="00DF18D2" w:rsidRPr="008505EE" w:rsidRDefault="00DF18D2" w:rsidP="00AD0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8" w:history="1">
              <w:r w:rsidRPr="008505EE">
                <w:rPr>
                  <w:rStyle w:val="Hyperlink"/>
                  <w:rFonts w:cs="Calibri"/>
                  <w:color w:val="auto"/>
                  <w:sz w:val="18"/>
                  <w:szCs w:val="18"/>
                  <w:u w:val="none"/>
                  <w:lang w:val="en-US"/>
                </w:rPr>
                <w:t>http</w:t>
              </w:r>
              <w:r w:rsidRPr="008505EE">
                <w:rPr>
                  <w:rStyle w:val="Hyperlink"/>
                  <w:rFonts w:cs="Calibri"/>
                  <w:color w:val="auto"/>
                  <w:sz w:val="18"/>
                  <w:szCs w:val="18"/>
                  <w:u w:val="none"/>
                </w:rPr>
                <w:t>://</w:t>
              </w:r>
              <w:r w:rsidRPr="008505EE">
                <w:rPr>
                  <w:rStyle w:val="Hyperlink"/>
                  <w:rFonts w:cs="Calibri"/>
                  <w:color w:val="auto"/>
                  <w:sz w:val="18"/>
                  <w:szCs w:val="18"/>
                  <w:u w:val="none"/>
                  <w:lang w:val="en-US"/>
                </w:rPr>
                <w:t>adm</w:t>
              </w:r>
              <w:r w:rsidRPr="008505EE">
                <w:rPr>
                  <w:rStyle w:val="Hyperlink"/>
                  <w:rFonts w:cs="Calibri"/>
                  <w:color w:val="auto"/>
                  <w:sz w:val="18"/>
                  <w:szCs w:val="18"/>
                  <w:u w:val="none"/>
                </w:rPr>
                <w:t>.</w:t>
              </w:r>
              <w:r w:rsidRPr="008505EE">
                <w:rPr>
                  <w:rStyle w:val="Hyperlink"/>
                  <w:rFonts w:cs="Calibri"/>
                  <w:color w:val="auto"/>
                  <w:sz w:val="18"/>
                  <w:szCs w:val="18"/>
                  <w:u w:val="none"/>
                  <w:lang w:val="en-US"/>
                </w:rPr>
                <w:t>gov</w:t>
              </w:r>
              <w:r w:rsidRPr="008505EE">
                <w:rPr>
                  <w:rStyle w:val="Hyperlink"/>
                  <w:rFonts w:cs="Calibri"/>
                  <w:color w:val="auto"/>
                  <w:sz w:val="18"/>
                  <w:szCs w:val="18"/>
                  <w:u w:val="none"/>
                </w:rPr>
                <w:t>86.</w:t>
              </w:r>
              <w:r w:rsidRPr="008505EE">
                <w:rPr>
                  <w:rStyle w:val="Hyperlink"/>
                  <w:rFonts w:cs="Calibri"/>
                  <w:color w:val="auto"/>
                  <w:sz w:val="18"/>
                  <w:szCs w:val="18"/>
                  <w:u w:val="none"/>
                  <w:lang w:val="en-US"/>
                </w:rPr>
                <w:t>or</w:t>
              </w:r>
              <w:r w:rsidRPr="008505EE">
                <w:rPr>
                  <w:rStyle w:val="Hyperlink"/>
                  <w:rFonts w:cs="Calibri"/>
                  <w:color w:val="auto"/>
                  <w:sz w:val="18"/>
                  <w:szCs w:val="18"/>
                  <w:lang w:val="en-US"/>
                </w:rPr>
                <w:t>g</w:t>
              </w:r>
            </w:hyperlink>
            <w:r w:rsidRPr="008505E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8505E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ekonom</w:t>
            </w:r>
            <w:r w:rsidRPr="008505EE">
              <w:rPr>
                <w:rFonts w:ascii="Times New Roman" w:hAnsi="Times New Roman" w:cs="Times New Roman"/>
                <w:sz w:val="18"/>
                <w:szCs w:val="18"/>
              </w:rPr>
              <w:t>@</w:t>
            </w:r>
            <w:r w:rsidRPr="008505E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gov</w:t>
            </w:r>
            <w:r w:rsidRPr="008505EE">
              <w:rPr>
                <w:rFonts w:ascii="Times New Roman" w:hAnsi="Times New Roman" w:cs="Times New Roman"/>
                <w:sz w:val="18"/>
                <w:szCs w:val="18"/>
              </w:rPr>
              <w:t>86.</w:t>
            </w:r>
            <w:r w:rsidRPr="008505E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org</w:t>
            </w:r>
            <w:r w:rsidRPr="008505E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DF18D2" w:rsidRPr="008505EE" w:rsidRDefault="00DF18D2" w:rsidP="00332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505EE">
              <w:rPr>
                <w:rFonts w:ascii="Times New Roman" w:hAnsi="Times New Roman" w:cs="Times New Roman"/>
                <w:sz w:val="18"/>
                <w:szCs w:val="18"/>
              </w:rPr>
              <w:t>т. (3463) 46-55-15, 46-55-07, 46-55-63, ф. 46-55-31</w:t>
            </w:r>
          </w:p>
          <w:p w:rsidR="00DF18D2" w:rsidRPr="008505EE" w:rsidRDefault="00DF18D2" w:rsidP="00162B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  <w:p w:rsidR="00DF18D2" w:rsidRPr="008505EE" w:rsidRDefault="00DF18D2" w:rsidP="00162B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  <w:p w:rsidR="00DF18D2" w:rsidRPr="008505EE" w:rsidRDefault="00DF18D2" w:rsidP="00162B63">
            <w:pPr>
              <w:pStyle w:val="Header"/>
              <w:tabs>
                <w:tab w:val="left" w:pos="297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505EE">
              <w:rPr>
                <w:rFonts w:ascii="Times New Roman" w:hAnsi="Times New Roman" w:cs="Times New Roman"/>
                <w:sz w:val="14"/>
                <w:szCs w:val="14"/>
              </w:rPr>
              <w:t>__</w:t>
            </w:r>
            <w:r w:rsidRPr="008505EE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22/10/2013</w:t>
            </w:r>
            <w:r w:rsidRPr="008505EE">
              <w:rPr>
                <w:rFonts w:ascii="Times New Roman" w:hAnsi="Times New Roman" w:cs="Times New Roman"/>
                <w:sz w:val="14"/>
                <w:szCs w:val="14"/>
              </w:rPr>
              <w:t>____ № ___</w:t>
            </w:r>
            <w:r w:rsidRPr="008505EE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__09-642_</w:t>
            </w:r>
            <w:r w:rsidRPr="008505EE">
              <w:rPr>
                <w:rFonts w:ascii="Times New Roman" w:hAnsi="Times New Roman" w:cs="Times New Roman"/>
                <w:sz w:val="14"/>
                <w:szCs w:val="14"/>
              </w:rPr>
              <w:t>_______</w:t>
            </w:r>
          </w:p>
          <w:p w:rsidR="00DF18D2" w:rsidRPr="008505EE" w:rsidRDefault="00DF18D2" w:rsidP="00162B63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DF18D2" w:rsidRPr="008505EE" w:rsidRDefault="00DF18D2" w:rsidP="00162B63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505EE">
              <w:rPr>
                <w:rFonts w:ascii="Times New Roman" w:hAnsi="Times New Roman" w:cs="Times New Roman"/>
                <w:sz w:val="14"/>
                <w:szCs w:val="14"/>
              </w:rPr>
              <w:t>на № ____</w:t>
            </w:r>
            <w:r w:rsidRPr="008505EE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_____</w:t>
            </w:r>
            <w:r w:rsidRPr="008505EE">
              <w:rPr>
                <w:rFonts w:ascii="Times New Roman" w:hAnsi="Times New Roman" w:cs="Times New Roman"/>
                <w:sz w:val="14"/>
                <w:szCs w:val="14"/>
              </w:rPr>
              <w:t>___ от ___</w:t>
            </w:r>
            <w:r w:rsidRPr="008505EE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____________</w:t>
            </w:r>
            <w:r w:rsidRPr="008505EE">
              <w:rPr>
                <w:rFonts w:ascii="Times New Roman" w:hAnsi="Times New Roman" w:cs="Times New Roman"/>
                <w:sz w:val="14"/>
                <w:szCs w:val="14"/>
              </w:rPr>
              <w:t>_</w:t>
            </w:r>
          </w:p>
          <w:p w:rsidR="00DF18D2" w:rsidRPr="008505EE" w:rsidRDefault="00DF18D2" w:rsidP="00162B63">
            <w:pPr>
              <w:pStyle w:val="Heading5"/>
              <w:numPr>
                <w:ilvl w:val="0"/>
                <w:numId w:val="0"/>
              </w:numPr>
              <w:jc w:val="center"/>
              <w:rPr>
                <w:sz w:val="18"/>
                <w:szCs w:val="18"/>
              </w:rPr>
            </w:pPr>
          </w:p>
          <w:p w:rsidR="00DF18D2" w:rsidRPr="008505EE" w:rsidRDefault="00DF18D2" w:rsidP="00162B63">
            <w:pPr>
              <w:jc w:val="center"/>
              <w:rPr>
                <w:lang w:eastAsia="ru-RU"/>
              </w:rPr>
            </w:pPr>
          </w:p>
          <w:p w:rsidR="00DF18D2" w:rsidRPr="008505EE" w:rsidRDefault="00DF18D2" w:rsidP="00162B63">
            <w:pPr>
              <w:jc w:val="center"/>
              <w:rPr>
                <w:lang w:eastAsia="ru-RU"/>
              </w:rPr>
            </w:pPr>
          </w:p>
          <w:p w:rsidR="00DF18D2" w:rsidRPr="008505EE" w:rsidRDefault="00DF18D2" w:rsidP="00162B63">
            <w:pPr>
              <w:jc w:val="center"/>
              <w:rPr>
                <w:lang w:eastAsia="ru-RU"/>
              </w:rPr>
            </w:pPr>
          </w:p>
          <w:p w:rsidR="00DF18D2" w:rsidRPr="008505EE" w:rsidRDefault="00DF18D2" w:rsidP="00162B63">
            <w:pPr>
              <w:jc w:val="center"/>
              <w:rPr>
                <w:lang w:eastAsia="ru-RU"/>
              </w:rPr>
            </w:pPr>
          </w:p>
          <w:p w:rsidR="00DF18D2" w:rsidRPr="008505EE" w:rsidRDefault="00DF18D2" w:rsidP="00162B63">
            <w:pPr>
              <w:jc w:val="center"/>
              <w:rPr>
                <w:lang w:eastAsia="ru-RU"/>
              </w:rPr>
            </w:pPr>
          </w:p>
          <w:p w:rsidR="00DF18D2" w:rsidRPr="008505EE" w:rsidRDefault="00DF18D2" w:rsidP="00162B63">
            <w:pPr>
              <w:jc w:val="center"/>
              <w:rPr>
                <w:lang w:eastAsia="ru-RU"/>
              </w:rPr>
            </w:pPr>
          </w:p>
          <w:p w:rsidR="00DF18D2" w:rsidRPr="008505EE" w:rsidRDefault="00DF18D2" w:rsidP="00162B63">
            <w:pPr>
              <w:jc w:val="center"/>
              <w:rPr>
                <w:lang w:eastAsia="ru-RU"/>
              </w:rPr>
            </w:pPr>
          </w:p>
          <w:p w:rsidR="00DF18D2" w:rsidRPr="008505EE" w:rsidRDefault="00DF18D2" w:rsidP="00162B63">
            <w:pPr>
              <w:jc w:val="center"/>
              <w:rPr>
                <w:lang w:eastAsia="ru-RU"/>
              </w:rPr>
            </w:pPr>
          </w:p>
          <w:p w:rsidR="00DF18D2" w:rsidRPr="008505EE" w:rsidRDefault="00DF18D2" w:rsidP="00162B63">
            <w:pPr>
              <w:jc w:val="center"/>
              <w:rPr>
                <w:lang w:eastAsia="ru-RU"/>
              </w:rPr>
            </w:pPr>
          </w:p>
          <w:p w:rsidR="00DF18D2" w:rsidRPr="008505EE" w:rsidRDefault="00DF18D2" w:rsidP="00162B63">
            <w:pPr>
              <w:jc w:val="center"/>
              <w:rPr>
                <w:lang w:eastAsia="ru-RU"/>
              </w:rPr>
            </w:pPr>
          </w:p>
          <w:p w:rsidR="00DF18D2" w:rsidRPr="008505EE" w:rsidRDefault="00DF18D2" w:rsidP="00162B63">
            <w:pPr>
              <w:jc w:val="center"/>
              <w:rPr>
                <w:lang w:eastAsia="ru-RU"/>
              </w:rPr>
            </w:pPr>
          </w:p>
          <w:p w:rsidR="00DF18D2" w:rsidRPr="008505EE" w:rsidRDefault="00DF18D2" w:rsidP="00162B63">
            <w:pPr>
              <w:jc w:val="center"/>
              <w:rPr>
                <w:lang w:eastAsia="ru-RU"/>
              </w:rPr>
            </w:pPr>
          </w:p>
          <w:p w:rsidR="00DF18D2" w:rsidRPr="008505EE" w:rsidRDefault="00DF18D2" w:rsidP="00162B63">
            <w:pPr>
              <w:jc w:val="center"/>
              <w:rPr>
                <w:lang w:eastAsia="ru-RU"/>
              </w:rPr>
            </w:pPr>
            <w:r w:rsidRPr="008505EE">
              <w:rPr>
                <w:lang w:val="en-US" w:eastAsia="ru-RU"/>
              </w:rPr>
              <w:t>k</w:t>
            </w:r>
          </w:p>
          <w:p w:rsidR="00DF18D2" w:rsidRPr="008505EE" w:rsidRDefault="00DF18D2" w:rsidP="00162B63">
            <w:pPr>
              <w:jc w:val="center"/>
              <w:rPr>
                <w:lang w:eastAsia="ru-RU"/>
              </w:rPr>
            </w:pPr>
          </w:p>
          <w:p w:rsidR="00DF18D2" w:rsidRPr="008505EE" w:rsidRDefault="00DF18D2" w:rsidP="00162B63">
            <w:pPr>
              <w:jc w:val="center"/>
              <w:rPr>
                <w:lang w:eastAsia="ru-RU"/>
              </w:rPr>
            </w:pPr>
          </w:p>
          <w:p w:rsidR="00DF18D2" w:rsidRPr="008505EE" w:rsidRDefault="00DF18D2" w:rsidP="00162B63">
            <w:pPr>
              <w:jc w:val="center"/>
              <w:rPr>
                <w:lang w:eastAsia="ru-RU"/>
              </w:rPr>
            </w:pPr>
          </w:p>
          <w:p w:rsidR="00DF18D2" w:rsidRPr="008505EE" w:rsidRDefault="00DF18D2" w:rsidP="00162B63">
            <w:pPr>
              <w:jc w:val="center"/>
              <w:rPr>
                <w:lang w:eastAsia="ru-RU"/>
              </w:rPr>
            </w:pPr>
          </w:p>
          <w:p w:rsidR="00DF18D2" w:rsidRPr="008505EE" w:rsidRDefault="00DF18D2" w:rsidP="00162B63">
            <w:pPr>
              <w:jc w:val="center"/>
              <w:rPr>
                <w:lang w:eastAsia="ru-RU"/>
              </w:rPr>
            </w:pPr>
          </w:p>
          <w:p w:rsidR="00DF18D2" w:rsidRPr="008505EE" w:rsidRDefault="00DF18D2" w:rsidP="00162B63">
            <w:pPr>
              <w:jc w:val="center"/>
              <w:rPr>
                <w:lang w:eastAsia="ru-RU"/>
              </w:rPr>
            </w:pPr>
          </w:p>
          <w:p w:rsidR="00DF18D2" w:rsidRPr="008505EE" w:rsidRDefault="00DF18D2" w:rsidP="00162B63">
            <w:pPr>
              <w:jc w:val="center"/>
              <w:rPr>
                <w:lang w:eastAsia="ru-RU"/>
              </w:rPr>
            </w:pPr>
          </w:p>
          <w:p w:rsidR="00DF18D2" w:rsidRPr="008505EE" w:rsidRDefault="00DF18D2" w:rsidP="00162B63">
            <w:pPr>
              <w:jc w:val="center"/>
              <w:rPr>
                <w:lang w:eastAsia="ru-RU"/>
              </w:rPr>
            </w:pPr>
          </w:p>
          <w:p w:rsidR="00DF18D2" w:rsidRPr="008505EE" w:rsidRDefault="00DF18D2" w:rsidP="00162B63">
            <w:pPr>
              <w:jc w:val="center"/>
              <w:rPr>
                <w:lang w:eastAsia="ru-RU"/>
              </w:rPr>
            </w:pPr>
          </w:p>
          <w:p w:rsidR="00DF18D2" w:rsidRPr="00162B63" w:rsidRDefault="00DF18D2" w:rsidP="00162B63">
            <w:pPr>
              <w:jc w:val="center"/>
              <w:rPr>
                <w:lang w:eastAsia="ru-RU"/>
              </w:rPr>
            </w:pPr>
          </w:p>
        </w:tc>
      </w:tr>
    </w:tbl>
    <w:p w:rsidR="00DF18D2" w:rsidRPr="00162B63" w:rsidRDefault="00DF18D2">
      <w:r w:rsidRPr="00162B63">
        <w:tab/>
      </w:r>
    </w:p>
    <w:p w:rsidR="00DF18D2" w:rsidRPr="00162B63" w:rsidRDefault="00DF18D2" w:rsidP="00387A51"/>
    <w:tbl>
      <w:tblPr>
        <w:tblpPr w:leftFromText="180" w:rightFromText="180" w:vertAnchor="text" w:horzAnchor="margin" w:tblpXSpec="right" w:tblpY="325"/>
        <w:tblW w:w="4820" w:type="dxa"/>
        <w:tblLook w:val="0000"/>
      </w:tblPr>
      <w:tblGrid>
        <w:gridCol w:w="4820"/>
      </w:tblGrid>
      <w:tr w:rsidR="00DF18D2" w:rsidRPr="001947FC">
        <w:trPr>
          <w:trHeight w:hRule="exact" w:val="2835"/>
        </w:trPr>
        <w:tc>
          <w:tcPr>
            <w:tcW w:w="4820" w:type="dxa"/>
          </w:tcPr>
          <w:p w:rsidR="00DF18D2" w:rsidRDefault="00DF18D2" w:rsidP="00C54DC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Заместителю главы администрации по финансам и экономике – председателю комитета по финансам </w:t>
            </w:r>
          </w:p>
          <w:p w:rsidR="00DF18D2" w:rsidRDefault="00DF18D2" w:rsidP="00C54DC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F18D2" w:rsidRPr="00952FF1" w:rsidRDefault="00DF18D2" w:rsidP="00C54DC8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В.В. Стефогло</w:t>
            </w:r>
          </w:p>
        </w:tc>
      </w:tr>
    </w:tbl>
    <w:p w:rsidR="00DF18D2" w:rsidRPr="00162B63" w:rsidRDefault="00DF18D2" w:rsidP="00387A51"/>
    <w:p w:rsidR="00DF18D2" w:rsidRDefault="00DF18D2" w:rsidP="00387A51"/>
    <w:p w:rsidR="00DF18D2" w:rsidRPr="00C54DC8" w:rsidRDefault="00DF18D2" w:rsidP="00C54DC8"/>
    <w:p w:rsidR="00DF18D2" w:rsidRPr="00C54DC8" w:rsidRDefault="00DF18D2" w:rsidP="00C54DC8"/>
    <w:p w:rsidR="00DF18D2" w:rsidRPr="00C54DC8" w:rsidRDefault="00DF18D2" w:rsidP="00C54DC8"/>
    <w:p w:rsidR="00DF18D2" w:rsidRPr="00C54DC8" w:rsidRDefault="00DF18D2" w:rsidP="00C54DC8"/>
    <w:p w:rsidR="00DF18D2" w:rsidRPr="00C54DC8" w:rsidRDefault="00DF18D2" w:rsidP="00C54DC8"/>
    <w:p w:rsidR="00DF18D2" w:rsidRDefault="00DF18D2" w:rsidP="00C54DC8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F18D2" w:rsidRPr="00C54DC8" w:rsidRDefault="00DF18D2" w:rsidP="00C54DC8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Уважаемая</w:t>
      </w:r>
      <w:r w:rsidRPr="00C54DC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Венера Валерьевна!</w:t>
      </w:r>
    </w:p>
    <w:p w:rsidR="00DF18D2" w:rsidRPr="007C1E76" w:rsidRDefault="00DF18D2" w:rsidP="00C54DC8">
      <w:pPr>
        <w:tabs>
          <w:tab w:val="left" w:pos="361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F18D2" w:rsidRPr="0098533A" w:rsidRDefault="00DF18D2" w:rsidP="0098533A">
      <w:pPr>
        <w:jc w:val="both"/>
        <w:rPr>
          <w:rFonts w:ascii="Times New Roman" w:hAnsi="Times New Roman" w:cs="Times New Roman"/>
          <w:sz w:val="26"/>
          <w:szCs w:val="26"/>
        </w:rPr>
      </w:pPr>
      <w:r w:rsidRPr="0098533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В соответствии с  постановлением администрации города  от 30.06.2010 №120-па «О порядке составления проекта бюджета муниципального образования на очередной финансовый год и плановый период» направляем Вам информацию об итогах социально-экономического развития муниципального образования  за первое полугодие  текущего  финансового  года  и  ожидаемых итогах социально-экономического развития  муниципального образования за текущий финансовый год.</w:t>
      </w:r>
    </w:p>
    <w:p w:rsidR="00DF18D2" w:rsidRDefault="00DF18D2" w:rsidP="0098533A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F18D2" w:rsidRPr="0098533A" w:rsidRDefault="00DF18D2" w:rsidP="0098533A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Приложение на  </w:t>
      </w:r>
      <w:smartTag w:uri="urn:schemas-microsoft-com:office:smarttags" w:element="metricconverter">
        <w:smartTagPr>
          <w:attr w:name="ProductID" w:val="10 л"/>
        </w:smartTagPr>
        <w:r>
          <w:rPr>
            <w:rFonts w:ascii="Times New Roman" w:hAnsi="Times New Roman" w:cs="Times New Roman"/>
            <w:sz w:val="26"/>
            <w:szCs w:val="26"/>
          </w:rPr>
          <w:t>10 л</w:t>
        </w:r>
      </w:smartTag>
      <w:r>
        <w:rPr>
          <w:rFonts w:ascii="Times New Roman" w:hAnsi="Times New Roman" w:cs="Times New Roman"/>
          <w:sz w:val="26"/>
          <w:szCs w:val="26"/>
        </w:rPr>
        <w:t>. в 1 экз. на бумажном и электронном носителях.</w:t>
      </w:r>
    </w:p>
    <w:p w:rsidR="00DF18D2" w:rsidRDefault="00DF18D2" w:rsidP="00C54DC8">
      <w:pPr>
        <w:spacing w:after="0" w:line="240" w:lineRule="auto"/>
        <w:rPr>
          <w:sz w:val="20"/>
          <w:szCs w:val="20"/>
        </w:rPr>
      </w:pPr>
    </w:p>
    <w:p w:rsidR="00DF18D2" w:rsidRDefault="00DF18D2" w:rsidP="00C54DC8">
      <w:pPr>
        <w:spacing w:after="0" w:line="240" w:lineRule="auto"/>
        <w:rPr>
          <w:sz w:val="20"/>
          <w:szCs w:val="20"/>
        </w:rPr>
      </w:pPr>
    </w:p>
    <w:p w:rsidR="00DF18D2" w:rsidRPr="003654BD" w:rsidRDefault="00DF18D2" w:rsidP="00C54DC8">
      <w:pPr>
        <w:tabs>
          <w:tab w:val="left" w:pos="79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3654BD">
        <w:rPr>
          <w:rFonts w:ascii="Times New Roman" w:hAnsi="Times New Roman" w:cs="Times New Roman"/>
          <w:sz w:val="26"/>
          <w:szCs w:val="26"/>
        </w:rPr>
        <w:t>С уважением,</w:t>
      </w:r>
    </w:p>
    <w:p w:rsidR="00DF18D2" w:rsidRDefault="00DF18D2" w:rsidP="00C54DC8">
      <w:pPr>
        <w:tabs>
          <w:tab w:val="left" w:pos="79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F18D2" w:rsidRDefault="00DF18D2" w:rsidP="00C54DC8">
      <w:pPr>
        <w:tabs>
          <w:tab w:val="left" w:pos="79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F18D2" w:rsidRDefault="00DF18D2" w:rsidP="00F4239C">
      <w:pPr>
        <w:tabs>
          <w:tab w:val="left" w:pos="77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F18D2" w:rsidRDefault="00DF18D2" w:rsidP="00F4239C">
      <w:pPr>
        <w:tabs>
          <w:tab w:val="left" w:pos="77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Начальник управления </w:t>
      </w:r>
    </w:p>
    <w:p w:rsidR="00DF18D2" w:rsidRDefault="00DF18D2" w:rsidP="00F4239C">
      <w:pPr>
        <w:tabs>
          <w:tab w:val="left" w:pos="77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по экономике                                                                                                          Т.К. Пацей</w:t>
      </w:r>
      <w:r w:rsidRPr="007C1E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18D2" w:rsidRDefault="00DF18D2" w:rsidP="00C54DC8">
      <w:pPr>
        <w:tabs>
          <w:tab w:val="left" w:pos="79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18D2" w:rsidRDefault="00DF18D2" w:rsidP="00C54DC8">
      <w:pPr>
        <w:tabs>
          <w:tab w:val="left" w:pos="79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18D2" w:rsidRDefault="00DF18D2" w:rsidP="00C54DC8">
      <w:pPr>
        <w:tabs>
          <w:tab w:val="left" w:pos="79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18D2" w:rsidRDefault="00DF18D2" w:rsidP="00C54DC8">
      <w:pPr>
        <w:tabs>
          <w:tab w:val="left" w:pos="79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18D2" w:rsidRDefault="00DF18D2" w:rsidP="00C54DC8">
      <w:pPr>
        <w:tabs>
          <w:tab w:val="left" w:pos="79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18D2" w:rsidRDefault="00DF18D2" w:rsidP="00C54DC8">
      <w:pPr>
        <w:tabs>
          <w:tab w:val="left" w:pos="79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18D2" w:rsidRDefault="00DF18D2" w:rsidP="00C54DC8">
      <w:pPr>
        <w:tabs>
          <w:tab w:val="left" w:pos="79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18D2" w:rsidRDefault="00DF18D2" w:rsidP="00C54DC8">
      <w:pPr>
        <w:tabs>
          <w:tab w:val="left" w:pos="792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F18D2" w:rsidRDefault="00DF18D2" w:rsidP="00C54DC8">
      <w:pPr>
        <w:tabs>
          <w:tab w:val="left" w:pos="792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F18D2" w:rsidRDefault="00DF18D2" w:rsidP="00C54DC8">
      <w:pPr>
        <w:tabs>
          <w:tab w:val="left" w:pos="792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F18D2" w:rsidRPr="00BD6CEB" w:rsidRDefault="00DF18D2" w:rsidP="00C54DC8">
      <w:pPr>
        <w:tabs>
          <w:tab w:val="left" w:pos="792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Н.А. Наумова </w:t>
      </w:r>
    </w:p>
    <w:p w:rsidR="00DF18D2" w:rsidRPr="00BD6CEB" w:rsidRDefault="00DF18D2" w:rsidP="00C54DC8">
      <w:pPr>
        <w:tabs>
          <w:tab w:val="left" w:pos="792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8(3463) 46 05 15</w:t>
      </w:r>
    </w:p>
    <w:sectPr w:rsidR="00DF18D2" w:rsidRPr="00BD6CEB" w:rsidSect="00C54DC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8D2" w:rsidRDefault="00DF18D2" w:rsidP="001C3D24">
      <w:pPr>
        <w:spacing w:after="0" w:line="240" w:lineRule="auto"/>
      </w:pPr>
      <w:r>
        <w:separator/>
      </w:r>
    </w:p>
  </w:endnote>
  <w:endnote w:type="continuationSeparator" w:id="0">
    <w:p w:rsidR="00DF18D2" w:rsidRDefault="00DF18D2" w:rsidP="001C3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8D2" w:rsidRDefault="00DF18D2" w:rsidP="001C3D24">
      <w:pPr>
        <w:spacing w:after="0" w:line="240" w:lineRule="auto"/>
      </w:pPr>
      <w:r>
        <w:separator/>
      </w:r>
    </w:p>
  </w:footnote>
  <w:footnote w:type="continuationSeparator" w:id="0">
    <w:p w:rsidR="00DF18D2" w:rsidRDefault="00DF18D2" w:rsidP="001C3D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D5E49"/>
    <w:multiLevelType w:val="multilevel"/>
    <w:tmpl w:val="04190029"/>
    <w:lvl w:ilvl="0">
      <w:start w:val="1"/>
      <w:numFmt w:val="decimal"/>
      <w:pStyle w:val="Heading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Heading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Heading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Heading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Heading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Heading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Heading9"/>
      <w:suff w:val="nothing"/>
      <w:lvlText w:val=""/>
      <w:lvlJc w:val="left"/>
      <w:rPr>
        <w:rFonts w:cs="Times New Roman"/>
      </w:rPr>
    </w:lvl>
  </w:abstractNum>
  <w:abstractNum w:abstractNumId="1">
    <w:nsid w:val="6EE0657D"/>
    <w:multiLevelType w:val="hybridMultilevel"/>
    <w:tmpl w:val="81DEB8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BossProviderVariable" w:val="25_01_2006!df0c07d8-573e-4fbd-b28e-864a17c792c8"/>
  </w:docVars>
  <w:rsids>
    <w:rsidRoot w:val="00CC3968"/>
    <w:rsid w:val="000032BD"/>
    <w:rsid w:val="00005D49"/>
    <w:rsid w:val="000075E2"/>
    <w:rsid w:val="00031687"/>
    <w:rsid w:val="00031B41"/>
    <w:rsid w:val="00032F81"/>
    <w:rsid w:val="00037917"/>
    <w:rsid w:val="000418AF"/>
    <w:rsid w:val="000541E4"/>
    <w:rsid w:val="000607F7"/>
    <w:rsid w:val="000649F7"/>
    <w:rsid w:val="00065048"/>
    <w:rsid w:val="00072500"/>
    <w:rsid w:val="000764EF"/>
    <w:rsid w:val="00082A4B"/>
    <w:rsid w:val="00085149"/>
    <w:rsid w:val="00095D4A"/>
    <w:rsid w:val="00096449"/>
    <w:rsid w:val="000B491D"/>
    <w:rsid w:val="000B7435"/>
    <w:rsid w:val="000C35D4"/>
    <w:rsid w:val="000D093C"/>
    <w:rsid w:val="000E5F55"/>
    <w:rsid w:val="00106938"/>
    <w:rsid w:val="0011377F"/>
    <w:rsid w:val="001137A4"/>
    <w:rsid w:val="00125594"/>
    <w:rsid w:val="00131AFF"/>
    <w:rsid w:val="001327B0"/>
    <w:rsid w:val="001400A4"/>
    <w:rsid w:val="001433AE"/>
    <w:rsid w:val="00143443"/>
    <w:rsid w:val="00150F7E"/>
    <w:rsid w:val="00157C51"/>
    <w:rsid w:val="001615A0"/>
    <w:rsid w:val="00162B63"/>
    <w:rsid w:val="00162C55"/>
    <w:rsid w:val="00164852"/>
    <w:rsid w:val="001674FA"/>
    <w:rsid w:val="00173206"/>
    <w:rsid w:val="001778AA"/>
    <w:rsid w:val="0019283D"/>
    <w:rsid w:val="001947FC"/>
    <w:rsid w:val="001A07AC"/>
    <w:rsid w:val="001A63C7"/>
    <w:rsid w:val="001B0630"/>
    <w:rsid w:val="001B57EE"/>
    <w:rsid w:val="001B778D"/>
    <w:rsid w:val="001B7D3E"/>
    <w:rsid w:val="001C13B8"/>
    <w:rsid w:val="001C3D24"/>
    <w:rsid w:val="001D02D6"/>
    <w:rsid w:val="001D44D7"/>
    <w:rsid w:val="001D59EE"/>
    <w:rsid w:val="001E605B"/>
    <w:rsid w:val="001F5B3B"/>
    <w:rsid w:val="0020114B"/>
    <w:rsid w:val="0021230E"/>
    <w:rsid w:val="00221AB3"/>
    <w:rsid w:val="00230D7A"/>
    <w:rsid w:val="002403DE"/>
    <w:rsid w:val="002463F1"/>
    <w:rsid w:val="00251BE6"/>
    <w:rsid w:val="00253034"/>
    <w:rsid w:val="002600B1"/>
    <w:rsid w:val="00263405"/>
    <w:rsid w:val="002701A2"/>
    <w:rsid w:val="002804E6"/>
    <w:rsid w:val="002826EE"/>
    <w:rsid w:val="0029162B"/>
    <w:rsid w:val="002939D8"/>
    <w:rsid w:val="002A4BEF"/>
    <w:rsid w:val="002B3F99"/>
    <w:rsid w:val="002C14E2"/>
    <w:rsid w:val="002C62B4"/>
    <w:rsid w:val="002D0C12"/>
    <w:rsid w:val="002D554E"/>
    <w:rsid w:val="002F24BC"/>
    <w:rsid w:val="002F4A1F"/>
    <w:rsid w:val="002F5403"/>
    <w:rsid w:val="002F5A45"/>
    <w:rsid w:val="00300A28"/>
    <w:rsid w:val="00301A21"/>
    <w:rsid w:val="00301BBB"/>
    <w:rsid w:val="00326D80"/>
    <w:rsid w:val="00331236"/>
    <w:rsid w:val="003319BC"/>
    <w:rsid w:val="00332856"/>
    <w:rsid w:val="003360D8"/>
    <w:rsid w:val="0033671E"/>
    <w:rsid w:val="00343F0B"/>
    <w:rsid w:val="00345129"/>
    <w:rsid w:val="00345FF3"/>
    <w:rsid w:val="003471E6"/>
    <w:rsid w:val="00361FA2"/>
    <w:rsid w:val="003654BD"/>
    <w:rsid w:val="003666E3"/>
    <w:rsid w:val="0037585F"/>
    <w:rsid w:val="00385439"/>
    <w:rsid w:val="003869C0"/>
    <w:rsid w:val="00387A51"/>
    <w:rsid w:val="003A3E20"/>
    <w:rsid w:val="003A7D5B"/>
    <w:rsid w:val="003B31F4"/>
    <w:rsid w:val="003C24E4"/>
    <w:rsid w:val="003C438E"/>
    <w:rsid w:val="003C516A"/>
    <w:rsid w:val="003C5407"/>
    <w:rsid w:val="003D2D55"/>
    <w:rsid w:val="003E3A39"/>
    <w:rsid w:val="003E4BED"/>
    <w:rsid w:val="00401CD8"/>
    <w:rsid w:val="004123C6"/>
    <w:rsid w:val="00412F02"/>
    <w:rsid w:val="00421D53"/>
    <w:rsid w:val="00427309"/>
    <w:rsid w:val="00427FFE"/>
    <w:rsid w:val="00431164"/>
    <w:rsid w:val="00432432"/>
    <w:rsid w:val="00435CEE"/>
    <w:rsid w:val="00447B14"/>
    <w:rsid w:val="00463D9E"/>
    <w:rsid w:val="00471B2F"/>
    <w:rsid w:val="00472F15"/>
    <w:rsid w:val="00474F3E"/>
    <w:rsid w:val="004753FE"/>
    <w:rsid w:val="004774B4"/>
    <w:rsid w:val="00477F33"/>
    <w:rsid w:val="00482D9F"/>
    <w:rsid w:val="00483925"/>
    <w:rsid w:val="00484C2D"/>
    <w:rsid w:val="00487948"/>
    <w:rsid w:val="004A2BF2"/>
    <w:rsid w:val="004A32CE"/>
    <w:rsid w:val="004A6F1B"/>
    <w:rsid w:val="004D0C66"/>
    <w:rsid w:val="004D1002"/>
    <w:rsid w:val="004D2442"/>
    <w:rsid w:val="004D5B07"/>
    <w:rsid w:val="004D5DD6"/>
    <w:rsid w:val="004E2A1F"/>
    <w:rsid w:val="004E5819"/>
    <w:rsid w:val="004E5E2A"/>
    <w:rsid w:val="005011AA"/>
    <w:rsid w:val="00501D86"/>
    <w:rsid w:val="00503AAD"/>
    <w:rsid w:val="005128D0"/>
    <w:rsid w:val="005136ED"/>
    <w:rsid w:val="00517B43"/>
    <w:rsid w:val="00520396"/>
    <w:rsid w:val="0052215F"/>
    <w:rsid w:val="00525080"/>
    <w:rsid w:val="005273B3"/>
    <w:rsid w:val="0052772B"/>
    <w:rsid w:val="00531151"/>
    <w:rsid w:val="00535E02"/>
    <w:rsid w:val="00537DF2"/>
    <w:rsid w:val="00545D4A"/>
    <w:rsid w:val="0055414E"/>
    <w:rsid w:val="005649AA"/>
    <w:rsid w:val="005657FD"/>
    <w:rsid w:val="0057411D"/>
    <w:rsid w:val="00577307"/>
    <w:rsid w:val="00577762"/>
    <w:rsid w:val="00581B14"/>
    <w:rsid w:val="005853DF"/>
    <w:rsid w:val="00593423"/>
    <w:rsid w:val="005A198E"/>
    <w:rsid w:val="005A36EA"/>
    <w:rsid w:val="005A471E"/>
    <w:rsid w:val="005B3897"/>
    <w:rsid w:val="005B5B05"/>
    <w:rsid w:val="005C257F"/>
    <w:rsid w:val="005C3FBF"/>
    <w:rsid w:val="005C6D9F"/>
    <w:rsid w:val="005F0544"/>
    <w:rsid w:val="005F2BCF"/>
    <w:rsid w:val="006074DC"/>
    <w:rsid w:val="0061320E"/>
    <w:rsid w:val="00623F1C"/>
    <w:rsid w:val="0063209A"/>
    <w:rsid w:val="00633CD7"/>
    <w:rsid w:val="00645CB0"/>
    <w:rsid w:val="00646C53"/>
    <w:rsid w:val="00647114"/>
    <w:rsid w:val="0064725C"/>
    <w:rsid w:val="006532A1"/>
    <w:rsid w:val="006538DD"/>
    <w:rsid w:val="0066205B"/>
    <w:rsid w:val="00665A3F"/>
    <w:rsid w:val="00683E32"/>
    <w:rsid w:val="00695F47"/>
    <w:rsid w:val="006A1055"/>
    <w:rsid w:val="006A2C24"/>
    <w:rsid w:val="006A415F"/>
    <w:rsid w:val="006C509E"/>
    <w:rsid w:val="006D5101"/>
    <w:rsid w:val="006D5295"/>
    <w:rsid w:val="006D6AB9"/>
    <w:rsid w:val="006E3E39"/>
    <w:rsid w:val="006E4E03"/>
    <w:rsid w:val="006E6EC7"/>
    <w:rsid w:val="006E72FE"/>
    <w:rsid w:val="006F0726"/>
    <w:rsid w:val="006F299D"/>
    <w:rsid w:val="00705F5C"/>
    <w:rsid w:val="0071076F"/>
    <w:rsid w:val="00711AC6"/>
    <w:rsid w:val="00715266"/>
    <w:rsid w:val="00720CFB"/>
    <w:rsid w:val="00727FC2"/>
    <w:rsid w:val="00731540"/>
    <w:rsid w:val="00733B41"/>
    <w:rsid w:val="00746362"/>
    <w:rsid w:val="00750110"/>
    <w:rsid w:val="00751FF4"/>
    <w:rsid w:val="00761ED3"/>
    <w:rsid w:val="00793CEA"/>
    <w:rsid w:val="007B5164"/>
    <w:rsid w:val="007B6406"/>
    <w:rsid w:val="007C1E76"/>
    <w:rsid w:val="007D2C52"/>
    <w:rsid w:val="007D32D4"/>
    <w:rsid w:val="007D710D"/>
    <w:rsid w:val="007D7DF9"/>
    <w:rsid w:val="007E0BAD"/>
    <w:rsid w:val="007F01FA"/>
    <w:rsid w:val="007F6666"/>
    <w:rsid w:val="0080032D"/>
    <w:rsid w:val="0081632B"/>
    <w:rsid w:val="00817626"/>
    <w:rsid w:val="008208D3"/>
    <w:rsid w:val="00824C34"/>
    <w:rsid w:val="00831017"/>
    <w:rsid w:val="00834AE0"/>
    <w:rsid w:val="008403DE"/>
    <w:rsid w:val="008505EE"/>
    <w:rsid w:val="00851E20"/>
    <w:rsid w:val="00852ECD"/>
    <w:rsid w:val="0085315C"/>
    <w:rsid w:val="008566F5"/>
    <w:rsid w:val="008638B8"/>
    <w:rsid w:val="00866F1B"/>
    <w:rsid w:val="008943D9"/>
    <w:rsid w:val="008A558A"/>
    <w:rsid w:val="008B11D1"/>
    <w:rsid w:val="008C0B0B"/>
    <w:rsid w:val="008C2E3F"/>
    <w:rsid w:val="008C44F0"/>
    <w:rsid w:val="008D019D"/>
    <w:rsid w:val="008D627E"/>
    <w:rsid w:val="008E26E2"/>
    <w:rsid w:val="008E2E7E"/>
    <w:rsid w:val="008E671A"/>
    <w:rsid w:val="0090384F"/>
    <w:rsid w:val="009156BA"/>
    <w:rsid w:val="00917C6E"/>
    <w:rsid w:val="00933158"/>
    <w:rsid w:val="00952FF1"/>
    <w:rsid w:val="009720FA"/>
    <w:rsid w:val="00973C0A"/>
    <w:rsid w:val="009827F8"/>
    <w:rsid w:val="00984D3C"/>
    <w:rsid w:val="0098533A"/>
    <w:rsid w:val="00986167"/>
    <w:rsid w:val="0098752C"/>
    <w:rsid w:val="0099445B"/>
    <w:rsid w:val="0099589C"/>
    <w:rsid w:val="00997D21"/>
    <w:rsid w:val="009A1869"/>
    <w:rsid w:val="009A4839"/>
    <w:rsid w:val="009B3B63"/>
    <w:rsid w:val="009B4BF4"/>
    <w:rsid w:val="009B530A"/>
    <w:rsid w:val="009B7BA8"/>
    <w:rsid w:val="009C6082"/>
    <w:rsid w:val="009C6942"/>
    <w:rsid w:val="009D2044"/>
    <w:rsid w:val="009D789F"/>
    <w:rsid w:val="009E09B1"/>
    <w:rsid w:val="009E1D2D"/>
    <w:rsid w:val="009E2C95"/>
    <w:rsid w:val="00A03499"/>
    <w:rsid w:val="00A1090B"/>
    <w:rsid w:val="00A117EB"/>
    <w:rsid w:val="00A23953"/>
    <w:rsid w:val="00A31239"/>
    <w:rsid w:val="00A33C2E"/>
    <w:rsid w:val="00A4090A"/>
    <w:rsid w:val="00A56A60"/>
    <w:rsid w:val="00A65CE6"/>
    <w:rsid w:val="00A71913"/>
    <w:rsid w:val="00A72A05"/>
    <w:rsid w:val="00A74CB2"/>
    <w:rsid w:val="00A75E66"/>
    <w:rsid w:val="00A84434"/>
    <w:rsid w:val="00A903D7"/>
    <w:rsid w:val="00A9148E"/>
    <w:rsid w:val="00A97502"/>
    <w:rsid w:val="00AA0DC0"/>
    <w:rsid w:val="00AA3A98"/>
    <w:rsid w:val="00AC11E4"/>
    <w:rsid w:val="00AC2198"/>
    <w:rsid w:val="00AC5246"/>
    <w:rsid w:val="00AD0C7D"/>
    <w:rsid w:val="00AD4448"/>
    <w:rsid w:val="00AD7440"/>
    <w:rsid w:val="00AE0D7F"/>
    <w:rsid w:val="00AE183A"/>
    <w:rsid w:val="00AF0E08"/>
    <w:rsid w:val="00B06B78"/>
    <w:rsid w:val="00B17637"/>
    <w:rsid w:val="00B20B62"/>
    <w:rsid w:val="00B20B8B"/>
    <w:rsid w:val="00B2431F"/>
    <w:rsid w:val="00B32CCB"/>
    <w:rsid w:val="00B56660"/>
    <w:rsid w:val="00B60F3E"/>
    <w:rsid w:val="00B7247D"/>
    <w:rsid w:val="00B774AC"/>
    <w:rsid w:val="00B77502"/>
    <w:rsid w:val="00B77B77"/>
    <w:rsid w:val="00B91B51"/>
    <w:rsid w:val="00B94A6A"/>
    <w:rsid w:val="00B979FB"/>
    <w:rsid w:val="00BA54FE"/>
    <w:rsid w:val="00BB0391"/>
    <w:rsid w:val="00BB344B"/>
    <w:rsid w:val="00BB3DAB"/>
    <w:rsid w:val="00BC1609"/>
    <w:rsid w:val="00BD35BB"/>
    <w:rsid w:val="00BD3D52"/>
    <w:rsid w:val="00BD4EF9"/>
    <w:rsid w:val="00BD64A5"/>
    <w:rsid w:val="00BD6CEB"/>
    <w:rsid w:val="00BE2548"/>
    <w:rsid w:val="00BF1AD6"/>
    <w:rsid w:val="00C0224D"/>
    <w:rsid w:val="00C02D8B"/>
    <w:rsid w:val="00C10DD8"/>
    <w:rsid w:val="00C25DD5"/>
    <w:rsid w:val="00C4219E"/>
    <w:rsid w:val="00C46EBB"/>
    <w:rsid w:val="00C51806"/>
    <w:rsid w:val="00C54DC8"/>
    <w:rsid w:val="00C62E90"/>
    <w:rsid w:val="00C63779"/>
    <w:rsid w:val="00C7435A"/>
    <w:rsid w:val="00C76ABD"/>
    <w:rsid w:val="00C802A3"/>
    <w:rsid w:val="00CA3139"/>
    <w:rsid w:val="00CA3AD2"/>
    <w:rsid w:val="00CA48D5"/>
    <w:rsid w:val="00CB121E"/>
    <w:rsid w:val="00CB6C24"/>
    <w:rsid w:val="00CC368D"/>
    <w:rsid w:val="00CC3968"/>
    <w:rsid w:val="00CD0765"/>
    <w:rsid w:val="00CD0BCB"/>
    <w:rsid w:val="00CD0D69"/>
    <w:rsid w:val="00CE137C"/>
    <w:rsid w:val="00D03ACA"/>
    <w:rsid w:val="00D10260"/>
    <w:rsid w:val="00D11579"/>
    <w:rsid w:val="00D27591"/>
    <w:rsid w:val="00D351A3"/>
    <w:rsid w:val="00D36E92"/>
    <w:rsid w:val="00D4014B"/>
    <w:rsid w:val="00D63018"/>
    <w:rsid w:val="00D63E4F"/>
    <w:rsid w:val="00D67786"/>
    <w:rsid w:val="00D73082"/>
    <w:rsid w:val="00D73456"/>
    <w:rsid w:val="00D74CFB"/>
    <w:rsid w:val="00D76A91"/>
    <w:rsid w:val="00D9170E"/>
    <w:rsid w:val="00D92148"/>
    <w:rsid w:val="00DA0EBB"/>
    <w:rsid w:val="00DA64FA"/>
    <w:rsid w:val="00DB57E5"/>
    <w:rsid w:val="00DC0A71"/>
    <w:rsid w:val="00DC2788"/>
    <w:rsid w:val="00DC3145"/>
    <w:rsid w:val="00DC52C8"/>
    <w:rsid w:val="00DD4BD1"/>
    <w:rsid w:val="00DD4FD7"/>
    <w:rsid w:val="00DE19D5"/>
    <w:rsid w:val="00DF1807"/>
    <w:rsid w:val="00DF18D2"/>
    <w:rsid w:val="00DF5124"/>
    <w:rsid w:val="00DF74A0"/>
    <w:rsid w:val="00E02362"/>
    <w:rsid w:val="00E06A3A"/>
    <w:rsid w:val="00E06DD0"/>
    <w:rsid w:val="00E13622"/>
    <w:rsid w:val="00E23DAD"/>
    <w:rsid w:val="00E34C2F"/>
    <w:rsid w:val="00E37E5E"/>
    <w:rsid w:val="00E40843"/>
    <w:rsid w:val="00E45420"/>
    <w:rsid w:val="00E46101"/>
    <w:rsid w:val="00E46F81"/>
    <w:rsid w:val="00E472E2"/>
    <w:rsid w:val="00E5344D"/>
    <w:rsid w:val="00E56718"/>
    <w:rsid w:val="00E6002C"/>
    <w:rsid w:val="00E614B9"/>
    <w:rsid w:val="00E83D96"/>
    <w:rsid w:val="00E85A6D"/>
    <w:rsid w:val="00E86D30"/>
    <w:rsid w:val="00E9096C"/>
    <w:rsid w:val="00E91E85"/>
    <w:rsid w:val="00E953E5"/>
    <w:rsid w:val="00EA251A"/>
    <w:rsid w:val="00EA6962"/>
    <w:rsid w:val="00EB79F9"/>
    <w:rsid w:val="00EC32ED"/>
    <w:rsid w:val="00EC7818"/>
    <w:rsid w:val="00ED2236"/>
    <w:rsid w:val="00ED33A8"/>
    <w:rsid w:val="00ED48AE"/>
    <w:rsid w:val="00EE077F"/>
    <w:rsid w:val="00EE63E1"/>
    <w:rsid w:val="00EF39D5"/>
    <w:rsid w:val="00F037FA"/>
    <w:rsid w:val="00F03DE9"/>
    <w:rsid w:val="00F12CA6"/>
    <w:rsid w:val="00F1643E"/>
    <w:rsid w:val="00F4239C"/>
    <w:rsid w:val="00F4282F"/>
    <w:rsid w:val="00F44170"/>
    <w:rsid w:val="00F52424"/>
    <w:rsid w:val="00F60DAD"/>
    <w:rsid w:val="00F62E64"/>
    <w:rsid w:val="00F71734"/>
    <w:rsid w:val="00F740B0"/>
    <w:rsid w:val="00F8199A"/>
    <w:rsid w:val="00F9297D"/>
    <w:rsid w:val="00F9616F"/>
    <w:rsid w:val="00FB6DD4"/>
    <w:rsid w:val="00FB70C3"/>
    <w:rsid w:val="00FC11F6"/>
    <w:rsid w:val="00FC1D22"/>
    <w:rsid w:val="00FC211E"/>
    <w:rsid w:val="00FD1643"/>
    <w:rsid w:val="00FD4785"/>
    <w:rsid w:val="00FE6DE6"/>
    <w:rsid w:val="00FE6FC7"/>
    <w:rsid w:val="00FF0A30"/>
    <w:rsid w:val="00FF3054"/>
    <w:rsid w:val="00FF3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AE0D7F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C3968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C3968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C3968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sz w:val="24"/>
      <w:szCs w:val="24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C3968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C396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C396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iCs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C3968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Arial"/>
      <w:sz w:val="20"/>
      <w:szCs w:val="20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C3968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C3968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3968"/>
    <w:rPr>
      <w:rFonts w:ascii="Arial" w:hAnsi="Arial" w:cs="Arial"/>
      <w:b/>
      <w:bCs/>
      <w:kern w:val="28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C3968"/>
    <w:rPr>
      <w:rFonts w:ascii="Arial" w:hAnsi="Arial" w:cs="Arial"/>
      <w:b/>
      <w:bCs/>
      <w:i/>
      <w:iCs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C3968"/>
    <w:rPr>
      <w:rFonts w:ascii="Arial" w:hAnsi="Arial" w:cs="Arial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C3968"/>
    <w:rPr>
      <w:rFonts w:ascii="Arial" w:hAnsi="Arial" w:cs="Arial"/>
      <w:b/>
      <w:bCs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CC396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CC3968"/>
    <w:rPr>
      <w:rFonts w:ascii="Times New Roman" w:hAnsi="Times New Roman" w:cs="Times New Roman"/>
      <w:i/>
      <w:iCs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C3968"/>
    <w:rPr>
      <w:rFonts w:ascii="Arial" w:hAnsi="Arial" w:cs="Arial"/>
      <w:sz w:val="20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C3968"/>
    <w:rPr>
      <w:rFonts w:ascii="Arial" w:hAnsi="Arial" w:cs="Arial"/>
      <w:i/>
      <w:iCs/>
      <w:sz w:val="20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C3968"/>
    <w:rPr>
      <w:rFonts w:ascii="Arial" w:hAnsi="Arial" w:cs="Arial"/>
      <w:b/>
      <w:bCs/>
      <w:i/>
      <w:iCs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CC3968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C3968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C3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396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C3D2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C3D2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540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.gov86.org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1</Pages>
  <Words>194</Words>
  <Characters>1112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Ханты-Мансийский автономный округ-Югра</dc:title>
  <dc:subject/>
  <dc:creator>01</dc:creator>
  <cp:keywords/>
  <dc:description/>
  <cp:lastModifiedBy>kolisnik</cp:lastModifiedBy>
  <cp:revision>10</cp:revision>
  <cp:lastPrinted>2013-10-22T10:24:00Z</cp:lastPrinted>
  <dcterms:created xsi:type="dcterms:W3CDTF">2013-10-10T12:12:00Z</dcterms:created>
  <dcterms:modified xsi:type="dcterms:W3CDTF">2013-10-22T11:47:00Z</dcterms:modified>
</cp:coreProperties>
</file>